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Clackmannanshire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Clackmannanshire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Clackmannanshire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Clackmannanshire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Clackmannanshire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Clackmannanshire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48.3% </w:t>
      </w:r>
      <w:r w:rsidRPr="004747BF">
        <w:rPr>
          <w:rFonts w:ascii="Libre Franklin Light" w:eastAsia="Times New Roman" w:hAnsi="Libre Franklin Light" w:cs="Calibri Light"/>
        </w:rPr>
        <w:t xml:space="preserve">of those respondents classified as PGSI 8+ in Clackmannanshire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Clackmannanshire is estimated to be </w:t>
      </w:r>
      <w:r w:rsidRPr="00773DF7">
        <w:rPr>
          <w:rFonts w:ascii="Libre Franklin Light" w:eastAsia="Times New Roman" w:hAnsi="Libre Franklin Light" w:cs="Calibri Light"/>
          <w:b/>
          <w:bCs/>
          <w:color w:val="C45911" w:themeColor="accent2" w:themeShade="BF"/>
        </w:rPr>
        <w:t xml:space="preserve">£994,852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Clackmannanshire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Clackmannanshire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Clackmannanshire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Clackmannanshire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lackmanna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Clackmannanshire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lackmanna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Clackmannanshire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Clackmannanshire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lackmanna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Clackmannanshire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Clackmannanshire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Clackmannanshire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Clackmannanshire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Clackmannanshire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Clackmannanshire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£994,852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Clackmannanshire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£335,118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£24,007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£600,392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£994,852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Clackmannanshire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Clackmannanshire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Clackmannanshire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Clackmannanshire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Clackmannanshire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Clackmannanshire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Clackmannanshire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Clackmannanshire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Clackmannanshire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Clackmannanshire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Clackmannanshire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Clackmannanshire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175F156-2887-437D-AB51-5B4FAD7384E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